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ROGERSON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tenant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Ennerdale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71B02" w:rsidRDefault="00771B02" w:rsidP="00771B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771B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B02" w:rsidRDefault="00771B02" w:rsidP="00564E3C">
      <w:pPr>
        <w:spacing w:after="0" w:line="240" w:lineRule="auto"/>
      </w:pPr>
      <w:r>
        <w:separator/>
      </w:r>
    </w:p>
  </w:endnote>
  <w:endnote w:type="continuationSeparator" w:id="0">
    <w:p w:rsidR="00771B02" w:rsidRDefault="00771B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1B02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B02" w:rsidRDefault="00771B02" w:rsidP="00564E3C">
      <w:pPr>
        <w:spacing w:after="0" w:line="240" w:lineRule="auto"/>
      </w:pPr>
      <w:r>
        <w:separator/>
      </w:r>
    </w:p>
  </w:footnote>
  <w:footnote w:type="continuationSeparator" w:id="0">
    <w:p w:rsidR="00771B02" w:rsidRDefault="00771B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B02"/>
    <w:rsid w:val="00372DC6"/>
    <w:rsid w:val="00564E3C"/>
    <w:rsid w:val="0064591D"/>
    <w:rsid w:val="00771B0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5D319"/>
  <w15:chartTrackingRefBased/>
  <w15:docId w15:val="{886BDC0F-D588-44BB-9C21-85C1A6CC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71B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2015-10-25T22:03:00Z</dcterms:created>
  <dcterms:modified xsi:type="dcterms:W3CDTF">2015-10-25T22:03:00Z</dcterms:modified>
</cp:coreProperties>
</file>